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E3A" w:rsidRDefault="00011E3A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ем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03136F" w:rsidRDefault="0003136F" w:rsidP="0003136F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F767A2" w:rsidRPr="00F767A2" w:rsidRDefault="00F767A2" w:rsidP="00F767A2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и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F767A2" w:rsidRDefault="00F767A2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C72A90" w:rsidRDefault="009E609F" w:rsidP="00F767A2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09 февраля 2026 г. № 136)</w:t>
      </w:r>
      <w:bookmarkStart w:id="0" w:name="_GoBack"/>
      <w:bookmarkEnd w:id="0"/>
    </w:p>
    <w:p w:rsidR="0003136F" w:rsidRDefault="00F767A2" w:rsidP="00F767A2">
      <w:pPr>
        <w:tabs>
          <w:tab w:val="left" w:pos="851"/>
        </w:tabs>
        <w:spacing w:line="240" w:lineRule="exact"/>
        <w:ind w:firstLine="0"/>
        <w:jc w:val="left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               </w:t>
      </w:r>
    </w:p>
    <w:p w:rsidR="00011E3A" w:rsidRDefault="00011E3A" w:rsidP="0003136F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</w:p>
    <w:p w:rsidR="0003136F" w:rsidRDefault="003F14BD" w:rsidP="00D70AC6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СОГЛАСОВАНО</w:t>
      </w:r>
    </w:p>
    <w:p w:rsidR="00F25261" w:rsidRDefault="00416D79" w:rsidP="00D70AC6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03136F">
        <w:rPr>
          <w:rFonts w:ascii="Times New Roman" w:hAnsi="Times New Roman"/>
          <w:sz w:val="28"/>
          <w:szCs w:val="28"/>
        </w:rPr>
        <w:t xml:space="preserve">ачальник филиала по </w:t>
      </w:r>
    </w:p>
    <w:p w:rsidR="00B801EB" w:rsidRDefault="0003136F" w:rsidP="00D70AC6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Шпаковскому району</w:t>
      </w:r>
      <w:r w:rsidR="00FA73BB">
        <w:rPr>
          <w:rFonts w:ascii="Times New Roman" w:hAnsi="Times New Roman"/>
          <w:sz w:val="28"/>
          <w:szCs w:val="28"/>
        </w:rPr>
        <w:t xml:space="preserve"> </w:t>
      </w:r>
    </w:p>
    <w:p w:rsidR="00FA73BB" w:rsidRDefault="0003136F" w:rsidP="00D70AC6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FA73BB" w:rsidRDefault="0003136F" w:rsidP="00D70AC6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ФКУ УИИ УФСИН</w:t>
      </w:r>
      <w:r w:rsidR="00FA73BB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x-none" w:eastAsia="x-none"/>
        </w:rPr>
        <w:t xml:space="preserve">России </w:t>
      </w:r>
    </w:p>
    <w:p w:rsidR="00710A07" w:rsidRDefault="0003136F" w:rsidP="00D70AC6">
      <w:pPr>
        <w:spacing w:line="240" w:lineRule="exact"/>
        <w:ind w:left="3686" w:firstLine="0"/>
        <w:jc w:val="center"/>
        <w:rPr>
          <w:rFonts w:ascii="Times New Roman" w:hAnsi="Times New Roman"/>
          <w:bCs/>
          <w:sz w:val="28"/>
          <w:szCs w:val="28"/>
          <w:lang w:val="x-none" w:eastAsia="x-none"/>
        </w:rPr>
      </w:pPr>
      <w:r>
        <w:rPr>
          <w:rFonts w:ascii="Times New Roman" w:hAnsi="Times New Roman"/>
          <w:bCs/>
          <w:sz w:val="28"/>
          <w:szCs w:val="28"/>
          <w:lang w:val="x-none" w:eastAsia="x-none"/>
        </w:rPr>
        <w:t>по Ставропольскому краю</w:t>
      </w:r>
    </w:p>
    <w:p w:rsidR="00841403" w:rsidRPr="00FA73BB" w:rsidRDefault="00841403" w:rsidP="00D70AC6">
      <w:pPr>
        <w:spacing w:line="240" w:lineRule="exact"/>
        <w:ind w:left="3686" w:firstLine="0"/>
        <w:jc w:val="center"/>
        <w:rPr>
          <w:rFonts w:ascii="Times New Roman" w:hAnsi="Times New Roman"/>
          <w:sz w:val="28"/>
          <w:szCs w:val="28"/>
        </w:rPr>
      </w:pPr>
    </w:p>
    <w:p w:rsidR="0003136F" w:rsidRDefault="0055468F" w:rsidP="00416D79">
      <w:pPr>
        <w:ind w:left="3686" w:firstLine="0"/>
        <w:jc w:val="center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      </w:t>
      </w:r>
      <w:r w:rsidR="0003136F">
        <w:rPr>
          <w:rFonts w:ascii="Times New Roman" w:hAnsi="Times New Roman"/>
          <w:bCs/>
          <w:sz w:val="28"/>
          <w:szCs w:val="28"/>
          <w:lang w:eastAsia="x-none"/>
        </w:rPr>
        <w:t>_</w:t>
      </w:r>
      <w:r w:rsidR="00011E3A">
        <w:rPr>
          <w:rFonts w:ascii="Times New Roman" w:hAnsi="Times New Roman"/>
          <w:bCs/>
          <w:sz w:val="28"/>
          <w:szCs w:val="28"/>
          <w:lang w:eastAsia="x-none"/>
        </w:rPr>
        <w:t xml:space="preserve">__________________ </w:t>
      </w:r>
      <w:r>
        <w:rPr>
          <w:rFonts w:ascii="Times New Roman" w:hAnsi="Times New Roman"/>
          <w:bCs/>
          <w:sz w:val="28"/>
          <w:szCs w:val="28"/>
          <w:lang w:eastAsia="x-none"/>
        </w:rPr>
        <w:t xml:space="preserve">   </w:t>
      </w:r>
      <w:r w:rsidR="00416D79">
        <w:rPr>
          <w:rFonts w:ascii="Times New Roman" w:hAnsi="Times New Roman"/>
          <w:bCs/>
          <w:sz w:val="28"/>
          <w:szCs w:val="28"/>
          <w:lang w:eastAsia="x-none"/>
        </w:rPr>
        <w:t>М.В.Плотников</w:t>
      </w:r>
    </w:p>
    <w:p w:rsidR="00794C6E" w:rsidRDefault="00794C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20E78" w:rsidRDefault="00720E78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26056" w:rsidRDefault="00626056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03136F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D526E" w:rsidRDefault="007D526E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 отбы</w:t>
      </w:r>
      <w:r w:rsidR="00D015F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ия наказа</w:t>
      </w:r>
      <w:r w:rsidR="00D015F6">
        <w:rPr>
          <w:rFonts w:ascii="Times New Roman" w:hAnsi="Times New Roman"/>
          <w:sz w:val="28"/>
          <w:szCs w:val="28"/>
        </w:rPr>
        <w:t>ния в виде исправительных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83EE0" w:rsidRDefault="00583EE0" w:rsidP="00583EE0">
      <w:pPr>
        <w:tabs>
          <w:tab w:val="center" w:pos="4818"/>
          <w:tab w:val="right" w:pos="9637"/>
        </w:tabs>
        <w:spacing w:line="240" w:lineRule="exact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осужденными</w:t>
      </w:r>
      <w:r w:rsidR="00D015F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имеющими основного места работы</w:t>
      </w:r>
    </w:p>
    <w:p w:rsidR="00583EE0" w:rsidRDefault="00583EE0" w:rsidP="00583EE0">
      <w:pPr>
        <w:tabs>
          <w:tab w:val="center" w:pos="4818"/>
          <w:tab w:val="right" w:pos="9637"/>
        </w:tabs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2977"/>
      </w:tblGrid>
      <w:tr w:rsidR="00583EE0" w:rsidRPr="0003136F" w:rsidTr="00626056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FE27A3" w:rsidRPr="0003136F" w:rsidTr="00626056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27A3" w:rsidRDefault="00FE27A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27A3" w:rsidRDefault="00FE27A3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7A3" w:rsidRDefault="00FE27A3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center"/>
            <w:hideMark/>
          </w:tcPr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  <w:hideMark/>
          </w:tcPr>
          <w:p w:rsidR="00D9248D" w:rsidRDefault="00D9248D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583EE0" w:rsidRDefault="000B5E3B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 «Энгиноев И.Т.</w:t>
            </w:r>
            <w:r w:rsidR="00570E6B">
              <w:rPr>
                <w:rFonts w:ascii="Times New Roman" w:hAnsi="Times New Roman"/>
                <w:sz w:val="28"/>
                <w:szCs w:val="28"/>
              </w:rPr>
              <w:t>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631CFC" w:rsidRPr="0003136F" w:rsidRDefault="00631CFC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CE0FFF" w:rsidRDefault="000B5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Демино</w:t>
            </w:r>
            <w:r w:rsidR="00FF75E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83EE0" w:rsidRPr="0003136F" w:rsidRDefault="000B5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Сухой Яр 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2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9E609F" w:rsidP="00FE27A3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hyperlink r:id="rId8" w:tgtFrame="_blank" w:history="1">
              <w:r w:rsidR="00583EE0" w:rsidRPr="0003136F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Общество огра</w:t>
              </w:r>
              <w:r w:rsidR="00570E6B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</w:rPr>
                <w:t>ниченной ответственности фирма «</w:t>
              </w:r>
              <w:r w:rsidR="00583EE0" w:rsidRPr="0003136F">
                <w:rPr>
                  <w:rStyle w:val="a6"/>
                  <w:rFonts w:ascii="Times New Roman" w:hAnsi="Times New Roman"/>
                  <w:bCs/>
                  <w:color w:val="auto"/>
                  <w:sz w:val="28"/>
                  <w:szCs w:val="28"/>
                </w:rPr>
                <w:t>АВЕНИР</w:t>
              </w:r>
              <w:r w:rsidR="00570E6B">
                <w:rPr>
                  <w:rStyle w:val="a6"/>
                  <w:rFonts w:ascii="Times New Roman" w:hAnsi="Times New Roman"/>
                  <w:bCs/>
                  <w:color w:val="auto"/>
                  <w:sz w:val="28"/>
                  <w:szCs w:val="28"/>
                </w:rPr>
                <w:t xml:space="preserve">» </w:t>
              </w:r>
            </w:hyperlink>
            <w:r w:rsidR="00583EE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631CFC" w:rsidRPr="0003136F" w:rsidRDefault="00631CFC" w:rsidP="00FE27A3">
            <w:pPr>
              <w:shd w:val="clear" w:color="auto" w:fill="FFFFFF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FE27A3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. Вязники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83EE0" w:rsidRPr="0003136F" w:rsidRDefault="00583EE0" w:rsidP="00FE27A3">
            <w:pPr>
              <w:shd w:val="clear" w:color="auto" w:fill="FFFFFF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заезд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Весенний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3136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F03E6A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АО Звероводческое хозяйство «Лесные ключи»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(не более </w:t>
            </w:r>
            <w:r>
              <w:rPr>
                <w:rFonts w:ascii="Times New Roman" w:hAnsi="Times New Roman"/>
                <w:sz w:val="28"/>
                <w:szCs w:val="28"/>
              </w:rPr>
              <w:t>пяти рабочих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631CFC" w:rsidRPr="0003136F" w:rsidRDefault="00631CFC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0E0304" w:rsidRDefault="00F03E6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Пелагиада</w:t>
            </w:r>
            <w:r w:rsidR="000E0304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583EE0" w:rsidRPr="0003136F" w:rsidRDefault="00F03E6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Лесные ключи</w:t>
            </w:r>
            <w:r w:rsidR="000E6DE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«Прогресс» (не более четырех рабочих мест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с. Дубовка, </w:t>
            </w:r>
          </w:p>
          <w:p w:rsidR="00583EE0" w:rsidRPr="0003136F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Шоссейная, д. 5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ИП Гришачева О.А. (не более одного рабочего места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х. Демино,</w:t>
            </w:r>
          </w:p>
          <w:p w:rsidR="00583EE0" w:rsidRPr="0003136F" w:rsidRDefault="00583EE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Ленина, д.24/1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583EE0" w:rsidP="00011E3A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«Цитрон»</w:t>
            </w:r>
            <w:r w:rsidR="00011E3A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931843">
              <w:rPr>
                <w:rFonts w:ascii="Times New Roman" w:hAnsi="Times New Roman"/>
                <w:sz w:val="28"/>
                <w:szCs w:val="28"/>
              </w:rPr>
              <w:t>(не более тре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х рабочих мест в финансовый год)</w:t>
            </w:r>
          </w:p>
          <w:p w:rsidR="00631CFC" w:rsidRPr="0003136F" w:rsidRDefault="00631CFC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583EE0" w:rsidRPr="0003136F" w:rsidRDefault="00F767A2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79а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583EE0" w:rsidRDefault="00583EE0" w:rsidP="00FE27A3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="007943BB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943BB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ШМО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«Ритуал»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631CFC" w:rsidRPr="0003136F" w:rsidRDefault="00631CFC" w:rsidP="00FE27A3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583EE0" w:rsidRPr="0003136F" w:rsidRDefault="00F767A2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Default="007D526E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83344" w:rsidRPr="0003136F" w:rsidRDefault="00C83344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Align w:val="center"/>
            <w:hideMark/>
          </w:tcPr>
          <w:p w:rsidR="00D70AC6" w:rsidRPr="0003136F" w:rsidRDefault="00425479" w:rsidP="00710A07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тветственностью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«Ж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илищно-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э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ксплуатационная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="00061E9C">
              <w:rPr>
                <w:rFonts w:ascii="Times New Roman" w:hAnsi="Times New Roman"/>
                <w:spacing w:val="-1"/>
                <w:sz w:val="28"/>
                <w:szCs w:val="28"/>
              </w:rPr>
              <w:t>омпания</w:t>
            </w:r>
            <w:r w:rsidR="007D7797">
              <w:rPr>
                <w:rFonts w:ascii="Times New Roman" w:hAnsi="Times New Roman"/>
                <w:spacing w:val="-1"/>
                <w:sz w:val="28"/>
                <w:szCs w:val="28"/>
              </w:rPr>
              <w:t>»</w:t>
            </w:r>
            <w:r w:rsidR="007D7797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двух рабочих мест в финансовый год)</w:t>
            </w:r>
          </w:p>
        </w:tc>
        <w:tc>
          <w:tcPr>
            <w:tcW w:w="2977" w:type="dxa"/>
            <w:vAlign w:val="center"/>
          </w:tcPr>
          <w:p w:rsidR="007D7797" w:rsidRPr="0003136F" w:rsidRDefault="000E0304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7D7797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Default="007D7797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Фрунзе</w:t>
            </w:r>
            <w:r w:rsidR="000E030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9б</w:t>
            </w:r>
          </w:p>
          <w:p w:rsidR="00D70AC6" w:rsidRPr="0003136F" w:rsidRDefault="00D70AC6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0AC6" w:rsidRPr="0003136F" w:rsidTr="00856AE4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0AC6" w:rsidRDefault="00D70AC6" w:rsidP="00856AE4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0AC6" w:rsidRDefault="00D70AC6" w:rsidP="00856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C6" w:rsidRDefault="00D70AC6" w:rsidP="00856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83EE0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583EE0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:rsidR="002B3810" w:rsidRDefault="002B3810" w:rsidP="00011E3A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631CFC" w:rsidRPr="0003136F" w:rsidRDefault="00FA73BB" w:rsidP="00011E3A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011E3A">
              <w:rPr>
                <w:rFonts w:ascii="Times New Roman" w:hAnsi="Times New Roman"/>
                <w:spacing w:val="-1"/>
                <w:sz w:val="28"/>
                <w:szCs w:val="28"/>
              </w:rPr>
              <w:t>Шпаковского муниципального округа Ставропольского края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«Жилищно-коммунальное хозяйство» </w:t>
            </w:r>
            <w:r w:rsidR="00583EE0"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vAlign w:val="center"/>
          </w:tcPr>
          <w:p w:rsidR="00583EE0" w:rsidRPr="0003136F" w:rsidRDefault="00F767A2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="00583EE0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583EE0" w:rsidRPr="0003136F" w:rsidRDefault="00583EE0" w:rsidP="00FE27A3">
            <w:pPr>
              <w:suppressAutoHyphens/>
              <w:spacing w:line="240" w:lineRule="exact"/>
              <w:ind w:left="72"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583EE0" w:rsidRPr="0003136F" w:rsidRDefault="00583EE0" w:rsidP="00FE27A3">
            <w:pPr>
              <w:autoSpaceDE w:val="0"/>
              <w:autoSpaceDN w:val="0"/>
              <w:adjustRightInd w:val="0"/>
              <w:spacing w:line="240" w:lineRule="exact"/>
              <w:ind w:left="7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F330AA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981003">
              <w:rPr>
                <w:rFonts w:ascii="Times New Roman" w:hAnsi="Times New Roman"/>
                <w:sz w:val="28"/>
                <w:szCs w:val="28"/>
              </w:rPr>
              <w:t>0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CA7329" w:rsidRDefault="00CA7329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330AA" w:rsidRDefault="00F330AA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«СХП Новомарьевский» (не более одного рабочего места в финансовый год)</w:t>
            </w:r>
          </w:p>
          <w:p w:rsidR="00631CFC" w:rsidRPr="0003136F" w:rsidRDefault="00631CFC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ст. Новомарьевская, </w:t>
            </w:r>
          </w:p>
          <w:p w:rsidR="00F330AA" w:rsidRPr="0003136F" w:rsidRDefault="00F330AA" w:rsidP="00FE27A3">
            <w:pPr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Свердлова, 63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1B0836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Перекрестов Юрий Степанович </w:t>
            </w:r>
            <w:r w:rsidR="00C86565">
              <w:rPr>
                <w:rFonts w:ascii="Times New Roman" w:hAnsi="Times New Roman"/>
                <w:sz w:val="28"/>
                <w:szCs w:val="28"/>
              </w:rPr>
              <w:t>(не более двух рабочих мест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в финансовый год)</w:t>
            </w:r>
          </w:p>
          <w:p w:rsidR="00631CFC" w:rsidRPr="0003136F" w:rsidRDefault="00631CFC" w:rsidP="00FE27A3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CA7329" w:rsidRDefault="00510E94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B0836">
              <w:rPr>
                <w:rFonts w:ascii="Times New Roman" w:hAnsi="Times New Roman"/>
                <w:sz w:val="28"/>
                <w:szCs w:val="28"/>
              </w:rPr>
              <w:t>. Надежда,</w:t>
            </w:r>
          </w:p>
          <w:p w:rsidR="00F330AA" w:rsidRPr="0003136F" w:rsidRDefault="001B0836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пер. Фабричный</w:t>
            </w:r>
            <w:r w:rsidR="000E030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17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F330AA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1</w:t>
            </w:r>
            <w:r w:rsidR="00981003">
              <w:rPr>
                <w:rFonts w:ascii="Times New Roman" w:hAnsi="Times New Roman"/>
                <w:sz w:val="28"/>
                <w:szCs w:val="28"/>
              </w:rPr>
              <w:t>2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 xml:space="preserve">ИП Баймина В.П. (не более одного рабочего места в финансовый год) 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Пирогова, 17а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«МедТранс – Сервис» (не более одного рабочего места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Казачья, 4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«Родник»  (не более д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F03E6A"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ст. Темнолесская,</w:t>
            </w:r>
          </w:p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Подгорная, 35/2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ООО «Цимлянское» (не более одного рабочего места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в</w:t>
            </w:r>
          </w:p>
        </w:tc>
      </w:tr>
      <w:tr w:rsidR="00F330AA" w:rsidRPr="0003136F" w:rsidTr="00626056">
        <w:trPr>
          <w:trHeight w:val="20"/>
        </w:trPr>
        <w:tc>
          <w:tcPr>
            <w:tcW w:w="567" w:type="dxa"/>
            <w:vAlign w:val="center"/>
            <w:hideMark/>
          </w:tcPr>
          <w:p w:rsidR="00F330AA" w:rsidRPr="0003136F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F330AA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МУП «Коммунальщик» (не более одного рабочего места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п. Цимлянский,</w:t>
            </w:r>
          </w:p>
          <w:p w:rsidR="00F330AA" w:rsidRPr="0003136F" w:rsidRDefault="00F330AA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 w:rsidRPr="0003136F">
              <w:rPr>
                <w:rFonts w:ascii="Times New Roman" w:hAnsi="Times New Roman"/>
                <w:sz w:val="28"/>
                <w:szCs w:val="28"/>
              </w:rPr>
              <w:t>ул. Советская, 10 а</w:t>
            </w:r>
          </w:p>
        </w:tc>
      </w:tr>
      <w:tr w:rsidR="00707FBD" w:rsidRPr="0003136F" w:rsidTr="00626056">
        <w:trPr>
          <w:trHeight w:val="20"/>
        </w:trPr>
        <w:tc>
          <w:tcPr>
            <w:tcW w:w="567" w:type="dxa"/>
            <w:vAlign w:val="center"/>
          </w:tcPr>
          <w:p w:rsidR="00707FBD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707FBD" w:rsidRDefault="00707FBD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СП «Чапаевское»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одного рабочего места в финансовый год)</w:t>
            </w:r>
          </w:p>
          <w:p w:rsidR="00631CFC" w:rsidRPr="0003136F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707FBD" w:rsidRDefault="00707FBD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Казинка, </w:t>
            </w:r>
          </w:p>
          <w:p w:rsidR="00707FBD" w:rsidRPr="0003136F" w:rsidRDefault="00707FBD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Ленина</w:t>
            </w:r>
            <w:r w:rsidR="000E030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71 </w:t>
            </w:r>
          </w:p>
        </w:tc>
      </w:tr>
      <w:tr w:rsidR="004A08DB" w:rsidRPr="0003136F" w:rsidTr="00626056">
        <w:trPr>
          <w:trHeight w:val="20"/>
        </w:trPr>
        <w:tc>
          <w:tcPr>
            <w:tcW w:w="567" w:type="dxa"/>
            <w:vAlign w:val="center"/>
          </w:tcPr>
          <w:p w:rsidR="004A08DB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4A08DB" w:rsidRDefault="004A08D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«Базовый Элемент»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  <w:p w:rsidR="00631CFC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4A08DB" w:rsidRDefault="004A08D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х. Ташла,</w:t>
            </w:r>
          </w:p>
          <w:p w:rsidR="004A08DB" w:rsidRDefault="004A08D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Юганская, 11</w:t>
            </w:r>
          </w:p>
        </w:tc>
      </w:tr>
      <w:tr w:rsidR="00352E3B" w:rsidRPr="0003136F" w:rsidTr="00626056">
        <w:trPr>
          <w:trHeight w:val="20"/>
        </w:trPr>
        <w:tc>
          <w:tcPr>
            <w:tcW w:w="567" w:type="dxa"/>
            <w:vAlign w:val="center"/>
          </w:tcPr>
          <w:p w:rsidR="00352E3B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 «Агропром-техника»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631CFC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Михайловск, </w:t>
            </w:r>
          </w:p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Ленина, 162а </w:t>
            </w:r>
          </w:p>
        </w:tc>
      </w:tr>
      <w:tr w:rsidR="00352E3B" w:rsidRPr="0003136F" w:rsidTr="00626056">
        <w:trPr>
          <w:trHeight w:val="20"/>
        </w:trPr>
        <w:tc>
          <w:tcPr>
            <w:tcW w:w="567" w:type="dxa"/>
            <w:vAlign w:val="center"/>
          </w:tcPr>
          <w:p w:rsidR="00352E3B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ТПП «Система»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>
              <w:rPr>
                <w:rFonts w:ascii="Times New Roman" w:hAnsi="Times New Roman"/>
                <w:sz w:val="28"/>
                <w:szCs w:val="28"/>
              </w:rPr>
              <w:t>вух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>
              <w:rPr>
                <w:rFonts w:ascii="Times New Roman" w:hAnsi="Times New Roman"/>
                <w:sz w:val="28"/>
                <w:szCs w:val="28"/>
              </w:rPr>
              <w:t>их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631CFC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Казачья, 12</w:t>
            </w:r>
          </w:p>
        </w:tc>
      </w:tr>
      <w:tr w:rsidR="00352E3B" w:rsidRPr="0003136F" w:rsidTr="00626056">
        <w:trPr>
          <w:trHeight w:val="20"/>
        </w:trPr>
        <w:tc>
          <w:tcPr>
            <w:tcW w:w="567" w:type="dxa"/>
            <w:vAlign w:val="center"/>
          </w:tcPr>
          <w:p w:rsidR="00352E3B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352E3B" w:rsidRDefault="00352E3B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МХП «Орион»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(не более д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вух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рабоч</w:t>
            </w:r>
            <w:r w:rsidR="00242480">
              <w:rPr>
                <w:rFonts w:ascii="Times New Roman" w:hAnsi="Times New Roman"/>
                <w:sz w:val="28"/>
                <w:szCs w:val="28"/>
              </w:rPr>
              <w:t>их</w:t>
            </w:r>
            <w:r w:rsidR="00242480" w:rsidRPr="0003136F">
              <w:rPr>
                <w:rFonts w:ascii="Times New Roman" w:hAnsi="Times New Roman"/>
                <w:sz w:val="28"/>
                <w:szCs w:val="28"/>
              </w:rPr>
              <w:t xml:space="preserve"> мест в финансовый год)</w:t>
            </w:r>
          </w:p>
          <w:p w:rsidR="00631CFC" w:rsidRDefault="00631CFC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:rsidR="00352E3B" w:rsidRDefault="0024248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242480" w:rsidRDefault="0024248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проезд Восточный, 6</w:t>
            </w:r>
          </w:p>
        </w:tc>
      </w:tr>
      <w:tr w:rsidR="00242480" w:rsidRPr="0003136F" w:rsidTr="00626056">
        <w:trPr>
          <w:trHeight w:val="20"/>
        </w:trPr>
        <w:tc>
          <w:tcPr>
            <w:tcW w:w="567" w:type="dxa"/>
            <w:vAlign w:val="center"/>
          </w:tcPr>
          <w:p w:rsidR="00242480" w:rsidRDefault="00981003" w:rsidP="00FE27A3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6A7BE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095" w:type="dxa"/>
            <w:vAlign w:val="center"/>
          </w:tcPr>
          <w:p w:rsidR="00242480" w:rsidRDefault="00242480" w:rsidP="00FE2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ООО «Баумак» 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>(не более одного рабочего места в финансовый год)</w:t>
            </w:r>
          </w:p>
        </w:tc>
        <w:tc>
          <w:tcPr>
            <w:tcW w:w="2977" w:type="dxa"/>
            <w:vAlign w:val="center"/>
          </w:tcPr>
          <w:p w:rsidR="00242480" w:rsidRDefault="00242480" w:rsidP="000E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х. Вязники, </w:t>
            </w:r>
          </w:p>
          <w:p w:rsidR="00242480" w:rsidRDefault="00242480" w:rsidP="000E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left="72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Первомайская, 1 кор.</w:t>
            </w:r>
            <w:r w:rsidR="006A7B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</w:tc>
      </w:tr>
    </w:tbl>
    <w:p w:rsidR="00583EE0" w:rsidRDefault="00583EE0" w:rsidP="00FE27A3">
      <w:pPr>
        <w:shd w:val="solid" w:color="FFFFFF" w:fill="FFFFFF"/>
        <w:spacing w:line="240" w:lineRule="exact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C61158" w:rsidRDefault="00C61158" w:rsidP="00FE27A3">
      <w:pPr>
        <w:shd w:val="solid" w:color="FFFFFF" w:fill="FFFFFF"/>
        <w:spacing w:line="240" w:lineRule="exact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02216C" w:rsidRDefault="0002216C" w:rsidP="0002216C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C61158" w:rsidRDefault="00C61158" w:rsidP="0002216C">
      <w:pPr>
        <w:shd w:val="solid" w:color="FFFFFF" w:fill="FFFFFF"/>
        <w:ind w:firstLine="0"/>
        <w:rPr>
          <w:rFonts w:ascii="Times New Roman" w:hAnsi="Times New Roman"/>
          <w:bCs/>
          <w:color w:val="000000"/>
          <w:spacing w:val="-8"/>
          <w:sz w:val="28"/>
          <w:szCs w:val="28"/>
        </w:rPr>
      </w:pPr>
    </w:p>
    <w:p w:rsidR="0002216C" w:rsidRDefault="0002216C" w:rsidP="0002216C">
      <w:pPr>
        <w:shd w:val="solid" w:color="FFFFFF" w:fill="FFFFFF"/>
        <w:ind w:firstLine="0"/>
        <w:jc w:val="center"/>
        <w:rPr>
          <w:rFonts w:ascii="Times New Roman" w:hAnsi="Times New Roman"/>
          <w:bCs/>
          <w:color w:val="000000"/>
          <w:spacing w:val="-8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8"/>
          <w:sz w:val="28"/>
          <w:szCs w:val="28"/>
        </w:rPr>
        <w:t>________________</w:t>
      </w:r>
    </w:p>
    <w:sectPr w:rsidR="0002216C" w:rsidSect="00631C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A04" w:rsidRDefault="008D0A04">
      <w:r>
        <w:separator/>
      </w:r>
    </w:p>
  </w:endnote>
  <w:endnote w:type="continuationSeparator" w:id="0">
    <w:p w:rsidR="008D0A04" w:rsidRDefault="008D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A04" w:rsidRDefault="008D0A04">
      <w:r>
        <w:separator/>
      </w:r>
    </w:p>
  </w:footnote>
  <w:footnote w:type="continuationSeparator" w:id="0">
    <w:p w:rsidR="008D0A04" w:rsidRDefault="008D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830752"/>
      <w:docPartObj>
        <w:docPartGallery w:val="Page Numbers (Top of Page)"/>
        <w:docPartUnique/>
      </w:docPartObj>
    </w:sdtPr>
    <w:sdtEndPr/>
    <w:sdtContent>
      <w:p w:rsidR="001C17A2" w:rsidRDefault="001C17A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09F">
          <w:rPr>
            <w:noProof/>
          </w:rPr>
          <w:t>2</w:t>
        </w:r>
        <w:r>
          <w:fldChar w:fldCharType="end"/>
        </w:r>
      </w:p>
    </w:sdtContent>
  </w:sdt>
  <w:p w:rsidR="001C17A2" w:rsidRDefault="001C17A2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56E" w:rsidRDefault="003235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1E3A"/>
    <w:rsid w:val="000130FF"/>
    <w:rsid w:val="0002216C"/>
    <w:rsid w:val="00022796"/>
    <w:rsid w:val="0002645F"/>
    <w:rsid w:val="0003136F"/>
    <w:rsid w:val="000343C1"/>
    <w:rsid w:val="00040882"/>
    <w:rsid w:val="00050D74"/>
    <w:rsid w:val="00053220"/>
    <w:rsid w:val="00054F93"/>
    <w:rsid w:val="00061E9C"/>
    <w:rsid w:val="00075DA6"/>
    <w:rsid w:val="000B2CF0"/>
    <w:rsid w:val="000B5E3B"/>
    <w:rsid w:val="000D2993"/>
    <w:rsid w:val="000E0304"/>
    <w:rsid w:val="000E2684"/>
    <w:rsid w:val="000E2F68"/>
    <w:rsid w:val="000E6DE1"/>
    <w:rsid w:val="000F3162"/>
    <w:rsid w:val="000F6F08"/>
    <w:rsid w:val="00112FE0"/>
    <w:rsid w:val="00134034"/>
    <w:rsid w:val="00135FF9"/>
    <w:rsid w:val="00155683"/>
    <w:rsid w:val="001639EB"/>
    <w:rsid w:val="00173B98"/>
    <w:rsid w:val="00194974"/>
    <w:rsid w:val="0019732F"/>
    <w:rsid w:val="001A2B41"/>
    <w:rsid w:val="001A33B8"/>
    <w:rsid w:val="001B0836"/>
    <w:rsid w:val="001B1272"/>
    <w:rsid w:val="001C0A57"/>
    <w:rsid w:val="001C144E"/>
    <w:rsid w:val="001C17A2"/>
    <w:rsid w:val="001C2428"/>
    <w:rsid w:val="001C39AD"/>
    <w:rsid w:val="001C62E0"/>
    <w:rsid w:val="001C73C4"/>
    <w:rsid w:val="001D2D9C"/>
    <w:rsid w:val="001E1CC9"/>
    <w:rsid w:val="001F2AF3"/>
    <w:rsid w:val="001F554A"/>
    <w:rsid w:val="0020310D"/>
    <w:rsid w:val="002305D0"/>
    <w:rsid w:val="00236F01"/>
    <w:rsid w:val="00242480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810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45B7"/>
    <w:rsid w:val="0030642D"/>
    <w:rsid w:val="003105D1"/>
    <w:rsid w:val="003203FC"/>
    <w:rsid w:val="00320D6C"/>
    <w:rsid w:val="003232EF"/>
    <w:rsid w:val="0032356E"/>
    <w:rsid w:val="00325D1D"/>
    <w:rsid w:val="00326AF3"/>
    <w:rsid w:val="00332D82"/>
    <w:rsid w:val="00336072"/>
    <w:rsid w:val="00350BB9"/>
    <w:rsid w:val="00352E3B"/>
    <w:rsid w:val="00356AED"/>
    <w:rsid w:val="003572C1"/>
    <w:rsid w:val="00363C09"/>
    <w:rsid w:val="00364F08"/>
    <w:rsid w:val="003651FC"/>
    <w:rsid w:val="00365393"/>
    <w:rsid w:val="00371191"/>
    <w:rsid w:val="00377CC9"/>
    <w:rsid w:val="00382EDB"/>
    <w:rsid w:val="00383751"/>
    <w:rsid w:val="0039081D"/>
    <w:rsid w:val="00393EC9"/>
    <w:rsid w:val="003945E1"/>
    <w:rsid w:val="00394AD2"/>
    <w:rsid w:val="003A1829"/>
    <w:rsid w:val="003A60DD"/>
    <w:rsid w:val="003A6216"/>
    <w:rsid w:val="003B455B"/>
    <w:rsid w:val="003C0A07"/>
    <w:rsid w:val="003C3EC0"/>
    <w:rsid w:val="003C6D85"/>
    <w:rsid w:val="003D6A40"/>
    <w:rsid w:val="003E3676"/>
    <w:rsid w:val="003F14BD"/>
    <w:rsid w:val="003F289E"/>
    <w:rsid w:val="003F3455"/>
    <w:rsid w:val="003F7E96"/>
    <w:rsid w:val="00401B14"/>
    <w:rsid w:val="00416D79"/>
    <w:rsid w:val="004204F9"/>
    <w:rsid w:val="00421DAD"/>
    <w:rsid w:val="004235FF"/>
    <w:rsid w:val="00425479"/>
    <w:rsid w:val="004271E8"/>
    <w:rsid w:val="0043209A"/>
    <w:rsid w:val="00440DAB"/>
    <w:rsid w:val="004506CC"/>
    <w:rsid w:val="004509ED"/>
    <w:rsid w:val="00456551"/>
    <w:rsid w:val="0047050C"/>
    <w:rsid w:val="00480273"/>
    <w:rsid w:val="00486EB6"/>
    <w:rsid w:val="0049762C"/>
    <w:rsid w:val="004A08DB"/>
    <w:rsid w:val="004A6D68"/>
    <w:rsid w:val="004B0C44"/>
    <w:rsid w:val="004C37DB"/>
    <w:rsid w:val="004D024B"/>
    <w:rsid w:val="004D1682"/>
    <w:rsid w:val="004D5231"/>
    <w:rsid w:val="004D7618"/>
    <w:rsid w:val="004E546A"/>
    <w:rsid w:val="004F5C3A"/>
    <w:rsid w:val="00510E94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5468F"/>
    <w:rsid w:val="00562E00"/>
    <w:rsid w:val="005639EB"/>
    <w:rsid w:val="00570544"/>
    <w:rsid w:val="00570E6B"/>
    <w:rsid w:val="00571D57"/>
    <w:rsid w:val="00583EE0"/>
    <w:rsid w:val="00592710"/>
    <w:rsid w:val="00596016"/>
    <w:rsid w:val="005B2EF9"/>
    <w:rsid w:val="005C3BD6"/>
    <w:rsid w:val="005C55A0"/>
    <w:rsid w:val="005D5A0D"/>
    <w:rsid w:val="005D6088"/>
    <w:rsid w:val="005F11AD"/>
    <w:rsid w:val="00601AE7"/>
    <w:rsid w:val="006026F7"/>
    <w:rsid w:val="00613B43"/>
    <w:rsid w:val="00623930"/>
    <w:rsid w:val="00625CA4"/>
    <w:rsid w:val="00626056"/>
    <w:rsid w:val="00631CFC"/>
    <w:rsid w:val="00643485"/>
    <w:rsid w:val="00646C8F"/>
    <w:rsid w:val="00647377"/>
    <w:rsid w:val="0065172E"/>
    <w:rsid w:val="00671351"/>
    <w:rsid w:val="00672D3A"/>
    <w:rsid w:val="00672ECF"/>
    <w:rsid w:val="00675C98"/>
    <w:rsid w:val="00685E38"/>
    <w:rsid w:val="006903F6"/>
    <w:rsid w:val="00694D04"/>
    <w:rsid w:val="00696B4E"/>
    <w:rsid w:val="006A1929"/>
    <w:rsid w:val="006A51F9"/>
    <w:rsid w:val="006A7BE0"/>
    <w:rsid w:val="006B3D58"/>
    <w:rsid w:val="006C2183"/>
    <w:rsid w:val="006C588D"/>
    <w:rsid w:val="006D3B79"/>
    <w:rsid w:val="006D3BC7"/>
    <w:rsid w:val="006D52C6"/>
    <w:rsid w:val="006D7D42"/>
    <w:rsid w:val="007012EA"/>
    <w:rsid w:val="007023A5"/>
    <w:rsid w:val="00707FBD"/>
    <w:rsid w:val="00710A07"/>
    <w:rsid w:val="00720E78"/>
    <w:rsid w:val="00721B8E"/>
    <w:rsid w:val="00735E88"/>
    <w:rsid w:val="00742317"/>
    <w:rsid w:val="007426BF"/>
    <w:rsid w:val="00743911"/>
    <w:rsid w:val="00744058"/>
    <w:rsid w:val="0076765B"/>
    <w:rsid w:val="00775858"/>
    <w:rsid w:val="00783D37"/>
    <w:rsid w:val="007943BB"/>
    <w:rsid w:val="00794C6E"/>
    <w:rsid w:val="00796364"/>
    <w:rsid w:val="007A07A6"/>
    <w:rsid w:val="007A29C1"/>
    <w:rsid w:val="007A6472"/>
    <w:rsid w:val="007B029B"/>
    <w:rsid w:val="007B5BE1"/>
    <w:rsid w:val="007B6E4F"/>
    <w:rsid w:val="007C6ABD"/>
    <w:rsid w:val="007C77EA"/>
    <w:rsid w:val="007D05C1"/>
    <w:rsid w:val="007D05E5"/>
    <w:rsid w:val="007D526E"/>
    <w:rsid w:val="007D7128"/>
    <w:rsid w:val="007D7797"/>
    <w:rsid w:val="007E4071"/>
    <w:rsid w:val="007E4322"/>
    <w:rsid w:val="007F2178"/>
    <w:rsid w:val="00801D8C"/>
    <w:rsid w:val="00803D67"/>
    <w:rsid w:val="00805F00"/>
    <w:rsid w:val="008120CF"/>
    <w:rsid w:val="008129B0"/>
    <w:rsid w:val="00815887"/>
    <w:rsid w:val="008174AF"/>
    <w:rsid w:val="008205D6"/>
    <w:rsid w:val="00831AF9"/>
    <w:rsid w:val="00833EB5"/>
    <w:rsid w:val="00841403"/>
    <w:rsid w:val="008432A3"/>
    <w:rsid w:val="008478C7"/>
    <w:rsid w:val="008639C3"/>
    <w:rsid w:val="0087509B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0A04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9A"/>
    <w:rsid w:val="009305C5"/>
    <w:rsid w:val="0093112C"/>
    <w:rsid w:val="00931718"/>
    <w:rsid w:val="00931843"/>
    <w:rsid w:val="00932859"/>
    <w:rsid w:val="00932CFF"/>
    <w:rsid w:val="009348DC"/>
    <w:rsid w:val="00935EE0"/>
    <w:rsid w:val="00946496"/>
    <w:rsid w:val="00954E02"/>
    <w:rsid w:val="00955227"/>
    <w:rsid w:val="00961243"/>
    <w:rsid w:val="0096591B"/>
    <w:rsid w:val="00981003"/>
    <w:rsid w:val="00986EE5"/>
    <w:rsid w:val="00987FC4"/>
    <w:rsid w:val="009A32F9"/>
    <w:rsid w:val="009B0605"/>
    <w:rsid w:val="009B33AD"/>
    <w:rsid w:val="009B7446"/>
    <w:rsid w:val="009D7A86"/>
    <w:rsid w:val="009E609F"/>
    <w:rsid w:val="009F71E7"/>
    <w:rsid w:val="00A011A7"/>
    <w:rsid w:val="00A02214"/>
    <w:rsid w:val="00A05601"/>
    <w:rsid w:val="00A071A9"/>
    <w:rsid w:val="00A1657D"/>
    <w:rsid w:val="00A2099A"/>
    <w:rsid w:val="00A24848"/>
    <w:rsid w:val="00A26D88"/>
    <w:rsid w:val="00A27288"/>
    <w:rsid w:val="00A46BDF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C3B84"/>
    <w:rsid w:val="00AC4E5E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4E66"/>
    <w:rsid w:val="00B170A5"/>
    <w:rsid w:val="00B207D4"/>
    <w:rsid w:val="00B21B2E"/>
    <w:rsid w:val="00B22E52"/>
    <w:rsid w:val="00B24C04"/>
    <w:rsid w:val="00B27120"/>
    <w:rsid w:val="00B4194E"/>
    <w:rsid w:val="00B45229"/>
    <w:rsid w:val="00B5033B"/>
    <w:rsid w:val="00B561A6"/>
    <w:rsid w:val="00B577AD"/>
    <w:rsid w:val="00B64AEA"/>
    <w:rsid w:val="00B67910"/>
    <w:rsid w:val="00B801EB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508AE"/>
    <w:rsid w:val="00C57158"/>
    <w:rsid w:val="00C61158"/>
    <w:rsid w:val="00C72A90"/>
    <w:rsid w:val="00C734A3"/>
    <w:rsid w:val="00C75F9C"/>
    <w:rsid w:val="00C83344"/>
    <w:rsid w:val="00C86565"/>
    <w:rsid w:val="00C877E8"/>
    <w:rsid w:val="00C92669"/>
    <w:rsid w:val="00CA4D64"/>
    <w:rsid w:val="00CA517D"/>
    <w:rsid w:val="00CA7329"/>
    <w:rsid w:val="00CC11FF"/>
    <w:rsid w:val="00CC3150"/>
    <w:rsid w:val="00CD01AF"/>
    <w:rsid w:val="00CE0FFF"/>
    <w:rsid w:val="00CF7723"/>
    <w:rsid w:val="00D015F6"/>
    <w:rsid w:val="00D018A4"/>
    <w:rsid w:val="00D07606"/>
    <w:rsid w:val="00D11280"/>
    <w:rsid w:val="00D1674D"/>
    <w:rsid w:val="00D52EDB"/>
    <w:rsid w:val="00D5321F"/>
    <w:rsid w:val="00D6124A"/>
    <w:rsid w:val="00D660BD"/>
    <w:rsid w:val="00D70AC6"/>
    <w:rsid w:val="00D71BD5"/>
    <w:rsid w:val="00D74E7B"/>
    <w:rsid w:val="00D91DF1"/>
    <w:rsid w:val="00D9248D"/>
    <w:rsid w:val="00D94221"/>
    <w:rsid w:val="00D962BD"/>
    <w:rsid w:val="00DA0615"/>
    <w:rsid w:val="00DA0F69"/>
    <w:rsid w:val="00DB7126"/>
    <w:rsid w:val="00DC29EA"/>
    <w:rsid w:val="00DC4037"/>
    <w:rsid w:val="00DD43FF"/>
    <w:rsid w:val="00DD7317"/>
    <w:rsid w:val="00DE14A5"/>
    <w:rsid w:val="00DE1F88"/>
    <w:rsid w:val="00DE746E"/>
    <w:rsid w:val="00DF244A"/>
    <w:rsid w:val="00DF3023"/>
    <w:rsid w:val="00DF656C"/>
    <w:rsid w:val="00DF6885"/>
    <w:rsid w:val="00E004C5"/>
    <w:rsid w:val="00E15F9A"/>
    <w:rsid w:val="00E17E71"/>
    <w:rsid w:val="00E17F11"/>
    <w:rsid w:val="00E357F3"/>
    <w:rsid w:val="00E415CD"/>
    <w:rsid w:val="00E41D8B"/>
    <w:rsid w:val="00E5306A"/>
    <w:rsid w:val="00E560FD"/>
    <w:rsid w:val="00E651F7"/>
    <w:rsid w:val="00E65BF3"/>
    <w:rsid w:val="00E779F2"/>
    <w:rsid w:val="00E8147C"/>
    <w:rsid w:val="00E86B9C"/>
    <w:rsid w:val="00E86E7E"/>
    <w:rsid w:val="00E9082B"/>
    <w:rsid w:val="00E9128C"/>
    <w:rsid w:val="00E92025"/>
    <w:rsid w:val="00E92313"/>
    <w:rsid w:val="00EA2428"/>
    <w:rsid w:val="00EA61A2"/>
    <w:rsid w:val="00EB377D"/>
    <w:rsid w:val="00EB41A9"/>
    <w:rsid w:val="00EB64D2"/>
    <w:rsid w:val="00EC683D"/>
    <w:rsid w:val="00EC7A88"/>
    <w:rsid w:val="00F03E6A"/>
    <w:rsid w:val="00F03F66"/>
    <w:rsid w:val="00F06625"/>
    <w:rsid w:val="00F14BE8"/>
    <w:rsid w:val="00F21AF7"/>
    <w:rsid w:val="00F22428"/>
    <w:rsid w:val="00F23043"/>
    <w:rsid w:val="00F25261"/>
    <w:rsid w:val="00F330AA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1638"/>
    <w:rsid w:val="00F72279"/>
    <w:rsid w:val="00F75EE0"/>
    <w:rsid w:val="00F767A2"/>
    <w:rsid w:val="00F84099"/>
    <w:rsid w:val="00F84460"/>
    <w:rsid w:val="00F86CF6"/>
    <w:rsid w:val="00F91F92"/>
    <w:rsid w:val="00F91FB9"/>
    <w:rsid w:val="00F93D32"/>
    <w:rsid w:val="00F95B70"/>
    <w:rsid w:val="00FA4161"/>
    <w:rsid w:val="00FA73BB"/>
    <w:rsid w:val="00FC417F"/>
    <w:rsid w:val="00FD0C53"/>
    <w:rsid w:val="00FD7DDC"/>
    <w:rsid w:val="00FE27A3"/>
    <w:rsid w:val="00FE4803"/>
    <w:rsid w:val="00FF19AB"/>
    <w:rsid w:val="00FF22E0"/>
    <w:rsid w:val="00FF75E1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8C82"/>
  <w15:docId w15:val="{ED0B14AA-BEE3-4296-A30B-B3589A20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napsenet.ru/searchorganization/organization/1022601935993-ooo-firma-aveni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AC973-B225-44DB-A567-2B47A949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98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Сарапий Светлана Владимировна (319-03-011 - sarapiy)</dc:creator>
  <cp:lastModifiedBy>Селюкова Надежда Николаевна</cp:lastModifiedBy>
  <cp:revision>58</cp:revision>
  <cp:lastPrinted>2026-02-09T11:35:00Z</cp:lastPrinted>
  <dcterms:created xsi:type="dcterms:W3CDTF">2022-08-02T07:58:00Z</dcterms:created>
  <dcterms:modified xsi:type="dcterms:W3CDTF">2026-02-10T11:56:00Z</dcterms:modified>
</cp:coreProperties>
</file>